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DCC" w:rsidRPr="00563DCC" w:rsidRDefault="00563DCC" w:rsidP="00563DCC">
      <w:pPr>
        <w:bidi/>
        <w:jc w:val="center"/>
        <w:rPr>
          <w:rFonts w:cs="B Titr"/>
          <w:sz w:val="22"/>
          <w:szCs w:val="22"/>
          <w:rtl/>
        </w:rPr>
      </w:pPr>
      <w:r w:rsidRPr="00563DCC">
        <w:rPr>
          <w:rFonts w:cs="B Titr" w:hint="cs"/>
          <w:sz w:val="22"/>
          <w:szCs w:val="22"/>
          <w:rtl/>
        </w:rPr>
        <w:t>جدول پیوست (ب) شرایط اختصاصی"چک لیست کنترلی"</w:t>
      </w:r>
    </w:p>
    <w:p w:rsidR="00563DCC" w:rsidRPr="00563DCC" w:rsidRDefault="00563DCC" w:rsidP="002964F4">
      <w:pPr>
        <w:bidi/>
        <w:jc w:val="center"/>
        <w:rPr>
          <w:rFonts w:cs="B Titr"/>
          <w:sz w:val="22"/>
          <w:szCs w:val="22"/>
        </w:rPr>
      </w:pPr>
      <w:r w:rsidRPr="00C33771">
        <w:rPr>
          <w:rFonts w:cs="B Titr" w:hint="cs"/>
          <w:sz w:val="22"/>
          <w:szCs w:val="22"/>
          <w:rtl/>
        </w:rPr>
        <w:t xml:space="preserve">در </w:t>
      </w:r>
      <w:r>
        <w:rPr>
          <w:rFonts w:cs="B Titr" w:hint="cs"/>
          <w:sz w:val="22"/>
          <w:szCs w:val="22"/>
          <w:rtl/>
        </w:rPr>
        <w:t>سال 140</w:t>
      </w:r>
      <w:r w:rsidR="002964F4">
        <w:rPr>
          <w:rFonts w:cs="B Titr" w:hint="cs"/>
          <w:sz w:val="22"/>
          <w:szCs w:val="22"/>
          <w:rtl/>
        </w:rPr>
        <w:t>3</w:t>
      </w:r>
      <w:r w:rsidRPr="00563DCC">
        <w:rPr>
          <w:rFonts w:cs="Times New Roman" w:hint="cs"/>
          <w:sz w:val="22"/>
          <w:szCs w:val="22"/>
          <w:rtl/>
        </w:rPr>
        <w:t>–</w:t>
      </w:r>
      <w:r w:rsidRPr="00C33771">
        <w:rPr>
          <w:rFonts w:cs="B Titr" w:hint="cs"/>
          <w:sz w:val="22"/>
          <w:szCs w:val="22"/>
          <w:rtl/>
        </w:rPr>
        <w:t xml:space="preserve">  </w:t>
      </w:r>
      <w:r>
        <w:rPr>
          <w:rFonts w:cs="B Titr" w:hint="cs"/>
          <w:sz w:val="22"/>
          <w:szCs w:val="22"/>
          <w:rtl/>
        </w:rPr>
        <w:t>140</w:t>
      </w:r>
      <w:r w:rsidR="005A7DCB">
        <w:rPr>
          <w:rFonts w:cs="B Titr" w:hint="cs"/>
          <w:sz w:val="22"/>
          <w:szCs w:val="22"/>
          <w:rtl/>
        </w:rPr>
        <w:t>2</w:t>
      </w:r>
    </w:p>
    <w:p w:rsidR="007F01F2" w:rsidRDefault="007F01F2" w:rsidP="00BB2478">
      <w:pPr>
        <w:pStyle w:val="Title"/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tbl>
      <w:tblPr>
        <w:tblStyle w:val="TableGrid"/>
        <w:bidiVisual/>
        <w:tblW w:w="0" w:type="auto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816"/>
        <w:gridCol w:w="5387"/>
        <w:gridCol w:w="3402"/>
      </w:tblGrid>
      <w:tr w:rsidR="00BB2478" w:rsidRPr="00F678B3" w:rsidTr="001167B6">
        <w:tc>
          <w:tcPr>
            <w:tcW w:w="816" w:type="dxa"/>
            <w:shd w:val="clear" w:color="auto" w:fill="D9D9D9" w:themeFill="background1" w:themeFillShade="D9"/>
            <w:vAlign w:val="center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ردیف</w:t>
            </w:r>
          </w:p>
        </w:tc>
        <w:tc>
          <w:tcPr>
            <w:tcW w:w="538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امور مشمول جریمه</w:t>
            </w:r>
          </w:p>
        </w:tc>
        <w:tc>
          <w:tcPr>
            <w:tcW w:w="3402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میزان جریمه به ازای هر مورد گزارش مورد تایید نماینده کارفرما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</w:t>
            </w:r>
          </w:p>
        </w:tc>
        <w:tc>
          <w:tcPr>
            <w:tcW w:w="5387" w:type="dxa"/>
            <w:tcBorders>
              <w:top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نامطلوب بودن وضعیت برف پاک کن</w:t>
            </w:r>
          </w:p>
        </w:tc>
        <w:tc>
          <w:tcPr>
            <w:tcW w:w="3402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غیبت خودروها بدون اطلاع نماینده کارفرما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بخاری یا کولر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صندلی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ظاهری و بیرون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برخورد نامطلوب راننده با کارکنان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نامطلوب بودن وضعیت ظاهری راننده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600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استعمال دخانیات در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عدم حضور نماینده تام الاختیار پیمانکار (روزانه)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عدم آشنایی کامل راننده به مسیرها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</w:t>
            </w:r>
            <w:r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نقص فنی منجر به توقف و تاخیر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600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12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تاخیر بیش از 15 دقیقه جهت حضور به موقع در محل درخواستی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13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عدم تهیه خودروی مناسب و راننده واجد شرایط توسط پیمانکار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ترک خودرو در زمان ماموریت و عدم اطلاع به سرنشین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 xml:space="preserve">600 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  <w:tcBorders>
              <w:top w:val="nil"/>
            </w:tcBorders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15</w:t>
            </w:r>
          </w:p>
        </w:tc>
        <w:tc>
          <w:tcPr>
            <w:tcW w:w="5387" w:type="dxa"/>
            <w:tcBorders>
              <w:top w:val="nil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دخالت در امور مربوط به سرنشینان خودرو</w:t>
            </w:r>
          </w:p>
        </w:tc>
        <w:tc>
          <w:tcPr>
            <w:tcW w:w="3402" w:type="dxa"/>
            <w:tcBorders>
              <w:top w:val="nil"/>
              <w:left w:val="double" w:sz="4" w:space="0" w:color="auto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 ریال</w:t>
            </w:r>
          </w:p>
        </w:tc>
      </w:tr>
    </w:tbl>
    <w:p w:rsidR="00BB2478" w:rsidRPr="00142778" w:rsidRDefault="00BB2478" w:rsidP="00BB2478">
      <w:pPr>
        <w:bidi/>
        <w:rPr>
          <w:rFonts w:cs="B Mitra"/>
          <w:sz w:val="40"/>
          <w:szCs w:val="40"/>
        </w:rPr>
      </w:pPr>
    </w:p>
    <w:p w:rsidR="007F01F2" w:rsidRDefault="007F01F2" w:rsidP="00DB2AB6">
      <w:pPr>
        <w:pStyle w:val="Title"/>
        <w:tabs>
          <w:tab w:val="left" w:pos="4252"/>
          <w:tab w:val="left" w:pos="7654"/>
        </w:tabs>
        <w:spacing w:line="216" w:lineRule="auto"/>
        <w:ind w:right="28" w:firstLine="850"/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sectPr w:rsidR="007F01F2" w:rsidSect="00563D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1907" w:h="16840" w:code="9"/>
      <w:pgMar w:top="1276" w:right="850" w:bottom="851" w:left="1134" w:header="567" w:footer="243" w:gutter="0"/>
      <w:paperSrc w:first="15" w:other="15"/>
      <w:pgNumType w:start="5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532" w:rsidRDefault="00F83532" w:rsidP="00E1460D">
      <w:r>
        <w:separator/>
      </w:r>
    </w:p>
  </w:endnote>
  <w:endnote w:type="continuationSeparator" w:id="0">
    <w:p w:rsidR="00F83532" w:rsidRDefault="00F83532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80002003" w:usb1="80002042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Times New Roman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B92" w:rsidRDefault="00535847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92" w:rsidRDefault="00094B92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563DCC" w:rsidRPr="0051583E" w:rsidTr="000B2201">
      <w:trPr>
        <w:trHeight w:val="708"/>
        <w:jc w:val="center"/>
      </w:trPr>
      <w:tc>
        <w:tcPr>
          <w:tcW w:w="3285" w:type="dxa"/>
          <w:vAlign w:val="center"/>
        </w:tcPr>
        <w:p w:rsidR="00563DCC" w:rsidRPr="0051583E" w:rsidRDefault="00563DCC" w:rsidP="00563DCC">
          <w:pPr>
            <w:tabs>
              <w:tab w:val="right" w:pos="8306"/>
            </w:tabs>
            <w:bidi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563DCC" w:rsidRPr="0051583E" w:rsidRDefault="00563DCC" w:rsidP="00563DCC">
          <w:pPr>
            <w:tabs>
              <w:tab w:val="right" w:pos="8306"/>
            </w:tabs>
            <w:bidi/>
            <w:jc w:val="center"/>
            <w:rPr>
              <w:rFonts w:cs="B Nazanin"/>
              <w:b/>
              <w:bCs w:val="0"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563DCC" w:rsidRPr="0051583E" w:rsidRDefault="00563DCC" w:rsidP="00563DCC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/>
              <w:b/>
              <w:bCs w:val="0"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563DCC" w:rsidRPr="0051583E" w:rsidRDefault="00563DCC" w:rsidP="00563DCC">
          <w:pPr>
            <w:tabs>
              <w:tab w:val="center" w:pos="4153"/>
              <w:tab w:val="right" w:pos="8306"/>
            </w:tabs>
            <w:bidi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563DCC" w:rsidRPr="0051583E" w:rsidRDefault="00563DCC" w:rsidP="00563DCC">
          <w:pPr>
            <w:tabs>
              <w:tab w:val="center" w:pos="4153"/>
              <w:tab w:val="right" w:pos="8306"/>
            </w:tabs>
            <w:bidi/>
            <w:jc w:val="center"/>
            <w:rPr>
              <w:rFonts w:cs="B Nazanin"/>
              <w:b/>
              <w:bCs w:val="0"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563DCC" w:rsidRPr="00235476" w:rsidRDefault="00563DCC" w:rsidP="00563DCC">
    <w:pPr>
      <w:pStyle w:val="Footer"/>
      <w:bidi/>
      <w:ind w:left="-1152" w:right="-1134"/>
      <w:jc w:val="center"/>
      <w:rPr>
        <w:rFonts w:ascii="IranNastaliq" w:hAnsi="IranNastaliq" w:cs="IranNastaliq"/>
        <w:szCs w:val="24"/>
      </w:rPr>
    </w:pPr>
    <w:r w:rsidRPr="000A2410">
      <w:rPr>
        <w:rFonts w:ascii="IranNastaliq" w:hAnsi="IranNastaliq" w:cs="IranNastaliq" w:hint="cs"/>
        <w:szCs w:val="24"/>
        <w:rtl/>
      </w:rPr>
      <w:t xml:space="preserve">آدرس </w:t>
    </w:r>
    <w:r w:rsidRPr="000A2410">
      <w:rPr>
        <w:rFonts w:ascii="IranNastaliq" w:hAnsi="IranNastaliq" w:cs="IranNastaliq"/>
        <w:szCs w:val="24"/>
        <w:rtl/>
      </w:rPr>
      <w:t>–</w:t>
    </w:r>
    <w:r w:rsidRPr="000A2410">
      <w:rPr>
        <w:rFonts w:ascii="IranNastaliq" w:hAnsi="IranNastaliq" w:cs="IranNastaliq" w:hint="cs"/>
        <w:szCs w:val="24"/>
        <w:rtl/>
      </w:rPr>
      <w:t xml:space="preserve">  تهران   - خیابان ولیعصر- بالاتر از میرداماد- خیابان رشید یاسمی- مرکز آموزشی و درمانی شهید مطهری   (سوانح سوختگی)               تلفن      36-88770031       فکس       88770048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DCC" w:rsidRDefault="00563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532" w:rsidRDefault="00F83532" w:rsidP="00E1460D">
      <w:r>
        <w:separator/>
      </w:r>
    </w:p>
  </w:footnote>
  <w:footnote w:type="continuationSeparator" w:id="0">
    <w:p w:rsidR="00F83532" w:rsidRDefault="00F83532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DCC" w:rsidRDefault="00563D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73" w:rsidRDefault="005A7DCB" w:rsidP="00374C23">
    <w:pPr>
      <w:pStyle w:val="Header"/>
      <w:tabs>
        <w:tab w:val="clear" w:pos="4153"/>
        <w:tab w:val="clear" w:pos="8306"/>
        <w:tab w:val="left" w:pos="6159"/>
      </w:tabs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-405765</wp:posOffset>
              </wp:positionH>
              <wp:positionV relativeFrom="paragraph">
                <wp:posOffset>-321945</wp:posOffset>
              </wp:positionV>
              <wp:extent cx="6917690" cy="8454390"/>
              <wp:effectExtent l="0" t="0" r="0" b="0"/>
              <wp:wrapNone/>
              <wp:docPr id="4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454390"/>
                        <a:chOff x="354" y="91"/>
                        <a:chExt cx="10894" cy="13314"/>
                      </a:xfrm>
                    </wpg:grpSpPr>
                    <wpg:grpSp>
                      <wpg:cNvPr id="5" name="Group 11"/>
                      <wpg:cNvGrpSpPr>
                        <a:grpSpLocks/>
                      </wpg:cNvGrpSpPr>
                      <wpg:grpSpPr bwMode="auto">
                        <a:xfrm>
                          <a:off x="354" y="91"/>
                          <a:ext cx="10894" cy="1617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6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2478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</w:p>
                            <w:p w:rsidR="00E15E27" w:rsidRDefault="00BB2478" w:rsidP="00BB2478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E15E27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E15E27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E15E27" w:rsidRPr="00D95359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E15E27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</w:rPr>
                              </w:pPr>
                            </w:p>
                            <w:p w:rsidR="00BB2478" w:rsidRPr="005F7222" w:rsidRDefault="00BB2478" w:rsidP="00BB2478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8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9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style="position:absolute;margin-left:-31.95pt;margin-top:-25.35pt;width:544.7pt;height:665.7pt;z-index:251656704" coordorigin="354,91" coordsize="10894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">
              <v:group id="Group 11" o:spid="_x0000_s1027" style="position:absolute;left:354;top:91;width:10894;height:1617" coordorigin="681,228" coordsize="10894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" filled="f" stroked="f" strokecolor="white">
                  <v:textbox>
                    <w:txbxContent>
                      <w:p w:rsidR="00BB2478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</w:p>
                      <w:p w:rsidR="00E15E27" w:rsidRDefault="00BB2478" w:rsidP="00BB2478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E15E27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E15E27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E15E27" w:rsidRPr="00D95359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E15E27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</w:rPr>
                        </w:pPr>
                      </w:p>
                      <w:p w:rsidR="00BB2478" w:rsidRPr="005F7222" w:rsidRDefault="00BB2478" w:rsidP="00BB2478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">
                <v:imagedata r:id="rId4" o:title="N3" blacklevel="30147f"/>
              </v:shape>
            </v:group>
          </w:pict>
        </mc:Fallback>
      </mc:AlternateContent>
    </w:r>
    <w:r w:rsidR="00374C23">
      <w:tab/>
    </w:r>
  </w:p>
  <w:p w:rsidR="00374C23" w:rsidRDefault="00374C23" w:rsidP="00374C23">
    <w:pPr>
      <w:pStyle w:val="Header"/>
      <w:tabs>
        <w:tab w:val="clear" w:pos="4153"/>
        <w:tab w:val="clear" w:pos="8306"/>
        <w:tab w:val="left" w:pos="6159"/>
      </w:tabs>
    </w:pPr>
  </w:p>
  <w:p w:rsidR="00374C23" w:rsidRDefault="00374C23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0D0F82" w:rsidP="000D0F82">
    <w:pPr>
      <w:pStyle w:val="Header"/>
      <w:tabs>
        <w:tab w:val="clear" w:pos="4153"/>
        <w:tab w:val="clear" w:pos="8306"/>
        <w:tab w:val="left" w:pos="6159"/>
      </w:tabs>
      <w:jc w:val="right"/>
    </w:pPr>
    <w:r>
      <w:rPr>
        <w:rFonts w:ascii="IranNastaliq" w:hAnsi="IranNastaliq" w:cs="IranNastaliq"/>
        <w:b/>
        <w:bCs w:val="0"/>
        <w:sz w:val="20"/>
        <w:rtl/>
      </w:rPr>
      <w:t>مرکز آموزشی درمانی شهید مطهری</w:t>
    </w:r>
    <w:r>
      <w:rPr>
        <w:rFonts w:ascii="IranNastaliq" w:hAnsi="IranNastaliq" w:cs="IranNastaliq"/>
        <w:b/>
        <w:bCs w:val="0"/>
        <w:sz w:val="20"/>
      </w:rPr>
      <w:t xml:space="preserve">    </w:t>
    </w: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FA4CDB" w:rsidP="00374C23">
    <w:pPr>
      <w:pStyle w:val="Header"/>
      <w:tabs>
        <w:tab w:val="clear" w:pos="4153"/>
        <w:tab w:val="clear" w:pos="8306"/>
        <w:tab w:val="left" w:pos="6159"/>
      </w:tabs>
    </w:pPr>
    <w:r>
      <w:rPr>
        <w:rFonts w:cs="Times New Roman"/>
        <w:bCs w:val="0"/>
        <w:noProof/>
        <w:szCs w:val="24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1931670</wp:posOffset>
              </wp:positionV>
              <wp:extent cx="6219190" cy="375285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37528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4CDB" w:rsidRDefault="00FA4CDB" w:rsidP="00FA4CD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bookmarkStart w:id="0" w:name="_GoBack"/>
                          <w:r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FA4CDB" w:rsidRDefault="00FA4CDB" w:rsidP="00FA4CD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:rsidR="00FA4CDB" w:rsidRDefault="00FA4CDB" w:rsidP="00FA4CD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  <w:bookmarkEnd w:id="0"/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1532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31" type="#_x0000_t202" style="position:absolute;margin-left:-1.2pt;margin-top:152.1pt;width:489.7pt;height:29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" filled="f" stroked="f">
              <v:stroke joinstyle="round"/>
              <o:lock v:ext="edit" shapetype="t"/>
              <v:textbox>
                <w:txbxContent>
                  <w:p w:rsidR="00FA4CDB" w:rsidRDefault="00FA4CDB" w:rsidP="00FA4CD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bookmarkStart w:id="1" w:name="_GoBack"/>
                    <w:r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FA4CDB" w:rsidRDefault="00FA4CDB" w:rsidP="00FA4CD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:rsidR="00FA4CDB" w:rsidRDefault="00FA4CDB" w:rsidP="00FA4CD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  <w:bookmarkEnd w:id="1"/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DCC" w:rsidRDefault="00563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0C41"/>
    <w:rsid w:val="00017891"/>
    <w:rsid w:val="00021066"/>
    <w:rsid w:val="00021BF3"/>
    <w:rsid w:val="000244A2"/>
    <w:rsid w:val="00035EDF"/>
    <w:rsid w:val="00055917"/>
    <w:rsid w:val="000803E0"/>
    <w:rsid w:val="00080D1B"/>
    <w:rsid w:val="0008520E"/>
    <w:rsid w:val="00087577"/>
    <w:rsid w:val="00090EF2"/>
    <w:rsid w:val="00093BF7"/>
    <w:rsid w:val="00094B92"/>
    <w:rsid w:val="00096ECB"/>
    <w:rsid w:val="00097AE5"/>
    <w:rsid w:val="000C2599"/>
    <w:rsid w:val="000C77D6"/>
    <w:rsid w:val="000D0F82"/>
    <w:rsid w:val="000D0FF8"/>
    <w:rsid w:val="000E731F"/>
    <w:rsid w:val="000E749D"/>
    <w:rsid w:val="000E7A9C"/>
    <w:rsid w:val="000F7A3B"/>
    <w:rsid w:val="00113150"/>
    <w:rsid w:val="001167B6"/>
    <w:rsid w:val="00116E1A"/>
    <w:rsid w:val="001204BB"/>
    <w:rsid w:val="00122C6C"/>
    <w:rsid w:val="001242DA"/>
    <w:rsid w:val="001252C1"/>
    <w:rsid w:val="001256CC"/>
    <w:rsid w:val="0013327B"/>
    <w:rsid w:val="00150980"/>
    <w:rsid w:val="00152590"/>
    <w:rsid w:val="001532D3"/>
    <w:rsid w:val="001626CB"/>
    <w:rsid w:val="001636D8"/>
    <w:rsid w:val="00163A31"/>
    <w:rsid w:val="00166B87"/>
    <w:rsid w:val="001714F0"/>
    <w:rsid w:val="00172F70"/>
    <w:rsid w:val="00174E77"/>
    <w:rsid w:val="00176076"/>
    <w:rsid w:val="0018110D"/>
    <w:rsid w:val="00196D63"/>
    <w:rsid w:val="001A145F"/>
    <w:rsid w:val="001A4320"/>
    <w:rsid w:val="001B59DC"/>
    <w:rsid w:val="001C1174"/>
    <w:rsid w:val="001C5F6B"/>
    <w:rsid w:val="001D05B4"/>
    <w:rsid w:val="001F01E3"/>
    <w:rsid w:val="001F2AF6"/>
    <w:rsid w:val="0020744E"/>
    <w:rsid w:val="00213EEF"/>
    <w:rsid w:val="00230FE4"/>
    <w:rsid w:val="002348D4"/>
    <w:rsid w:val="0025611C"/>
    <w:rsid w:val="00261846"/>
    <w:rsid w:val="0026378B"/>
    <w:rsid w:val="00275637"/>
    <w:rsid w:val="00276DB8"/>
    <w:rsid w:val="002964F4"/>
    <w:rsid w:val="002A0614"/>
    <w:rsid w:val="002B3529"/>
    <w:rsid w:val="002B3DD2"/>
    <w:rsid w:val="002C739A"/>
    <w:rsid w:val="002F3532"/>
    <w:rsid w:val="003100B1"/>
    <w:rsid w:val="00310C4C"/>
    <w:rsid w:val="0031449D"/>
    <w:rsid w:val="00326B1B"/>
    <w:rsid w:val="0032782D"/>
    <w:rsid w:val="003402E1"/>
    <w:rsid w:val="003565AC"/>
    <w:rsid w:val="00357184"/>
    <w:rsid w:val="00366E3C"/>
    <w:rsid w:val="00370821"/>
    <w:rsid w:val="00372455"/>
    <w:rsid w:val="00374C23"/>
    <w:rsid w:val="003810B9"/>
    <w:rsid w:val="0038650B"/>
    <w:rsid w:val="00386F79"/>
    <w:rsid w:val="003A1809"/>
    <w:rsid w:val="003A6C43"/>
    <w:rsid w:val="003C0884"/>
    <w:rsid w:val="003F657B"/>
    <w:rsid w:val="003F6656"/>
    <w:rsid w:val="00404190"/>
    <w:rsid w:val="00407A00"/>
    <w:rsid w:val="00414CB5"/>
    <w:rsid w:val="00417006"/>
    <w:rsid w:val="00426525"/>
    <w:rsid w:val="00427DB5"/>
    <w:rsid w:val="00436165"/>
    <w:rsid w:val="00441F10"/>
    <w:rsid w:val="00451031"/>
    <w:rsid w:val="00461A4B"/>
    <w:rsid w:val="00461FD9"/>
    <w:rsid w:val="00471DEE"/>
    <w:rsid w:val="0048401F"/>
    <w:rsid w:val="00486D7A"/>
    <w:rsid w:val="004916F9"/>
    <w:rsid w:val="00491A64"/>
    <w:rsid w:val="00497D22"/>
    <w:rsid w:val="004A11E6"/>
    <w:rsid w:val="004A14E2"/>
    <w:rsid w:val="004A7AFC"/>
    <w:rsid w:val="004B0146"/>
    <w:rsid w:val="004B1BCB"/>
    <w:rsid w:val="004B3E51"/>
    <w:rsid w:val="004C7F51"/>
    <w:rsid w:val="004D1064"/>
    <w:rsid w:val="004D1EBE"/>
    <w:rsid w:val="004D2C2C"/>
    <w:rsid w:val="004D634D"/>
    <w:rsid w:val="004F3AD4"/>
    <w:rsid w:val="005018DE"/>
    <w:rsid w:val="00501949"/>
    <w:rsid w:val="00502462"/>
    <w:rsid w:val="00521572"/>
    <w:rsid w:val="005266E2"/>
    <w:rsid w:val="00526B73"/>
    <w:rsid w:val="005311E9"/>
    <w:rsid w:val="00533CE9"/>
    <w:rsid w:val="00535847"/>
    <w:rsid w:val="00535A84"/>
    <w:rsid w:val="00535D8E"/>
    <w:rsid w:val="00540A02"/>
    <w:rsid w:val="0054546C"/>
    <w:rsid w:val="005515AC"/>
    <w:rsid w:val="005529D5"/>
    <w:rsid w:val="00553095"/>
    <w:rsid w:val="005616D0"/>
    <w:rsid w:val="00563DCC"/>
    <w:rsid w:val="00584BF3"/>
    <w:rsid w:val="005854B8"/>
    <w:rsid w:val="00591D0A"/>
    <w:rsid w:val="0059274E"/>
    <w:rsid w:val="00594CBE"/>
    <w:rsid w:val="005A6A2D"/>
    <w:rsid w:val="005A7DCB"/>
    <w:rsid w:val="005B36E6"/>
    <w:rsid w:val="005B48DE"/>
    <w:rsid w:val="005B7D8E"/>
    <w:rsid w:val="005C3ABF"/>
    <w:rsid w:val="005C746B"/>
    <w:rsid w:val="005D0786"/>
    <w:rsid w:val="005D2D25"/>
    <w:rsid w:val="005E1EB3"/>
    <w:rsid w:val="005E205B"/>
    <w:rsid w:val="005E7964"/>
    <w:rsid w:val="005F1143"/>
    <w:rsid w:val="005F2D12"/>
    <w:rsid w:val="0060172C"/>
    <w:rsid w:val="00610E51"/>
    <w:rsid w:val="00615C0E"/>
    <w:rsid w:val="00622787"/>
    <w:rsid w:val="00634BFD"/>
    <w:rsid w:val="00646023"/>
    <w:rsid w:val="00677AD7"/>
    <w:rsid w:val="00680C54"/>
    <w:rsid w:val="00680CFE"/>
    <w:rsid w:val="0068283A"/>
    <w:rsid w:val="00683D1D"/>
    <w:rsid w:val="00683E23"/>
    <w:rsid w:val="00690DB3"/>
    <w:rsid w:val="00695D07"/>
    <w:rsid w:val="006C218B"/>
    <w:rsid w:val="006C4E65"/>
    <w:rsid w:val="006C6D31"/>
    <w:rsid w:val="006C77AE"/>
    <w:rsid w:val="006D2203"/>
    <w:rsid w:val="006E02D6"/>
    <w:rsid w:val="006E63EC"/>
    <w:rsid w:val="006F4DC8"/>
    <w:rsid w:val="00707480"/>
    <w:rsid w:val="007160FF"/>
    <w:rsid w:val="007170E7"/>
    <w:rsid w:val="007174A0"/>
    <w:rsid w:val="00726B39"/>
    <w:rsid w:val="00726EC5"/>
    <w:rsid w:val="00751905"/>
    <w:rsid w:val="00767E22"/>
    <w:rsid w:val="00775FAE"/>
    <w:rsid w:val="007802A6"/>
    <w:rsid w:val="00786B3E"/>
    <w:rsid w:val="0079178D"/>
    <w:rsid w:val="00793464"/>
    <w:rsid w:val="0079522C"/>
    <w:rsid w:val="007B76E1"/>
    <w:rsid w:val="007B7BF0"/>
    <w:rsid w:val="007C6059"/>
    <w:rsid w:val="007F01F2"/>
    <w:rsid w:val="007F0439"/>
    <w:rsid w:val="007F399B"/>
    <w:rsid w:val="0080003D"/>
    <w:rsid w:val="00801799"/>
    <w:rsid w:val="00802F13"/>
    <w:rsid w:val="0080380B"/>
    <w:rsid w:val="008043BB"/>
    <w:rsid w:val="008059C6"/>
    <w:rsid w:val="00807194"/>
    <w:rsid w:val="00820187"/>
    <w:rsid w:val="00826139"/>
    <w:rsid w:val="0083416C"/>
    <w:rsid w:val="00851F31"/>
    <w:rsid w:val="00857C9E"/>
    <w:rsid w:val="008713FA"/>
    <w:rsid w:val="0088324D"/>
    <w:rsid w:val="008850E3"/>
    <w:rsid w:val="008A2B2A"/>
    <w:rsid w:val="008B0418"/>
    <w:rsid w:val="008C105D"/>
    <w:rsid w:val="008C3B02"/>
    <w:rsid w:val="008E25AD"/>
    <w:rsid w:val="008E33E3"/>
    <w:rsid w:val="008E43B0"/>
    <w:rsid w:val="008F65FD"/>
    <w:rsid w:val="00916CCF"/>
    <w:rsid w:val="00923E24"/>
    <w:rsid w:val="0093397D"/>
    <w:rsid w:val="009358C9"/>
    <w:rsid w:val="00937C46"/>
    <w:rsid w:val="009576DE"/>
    <w:rsid w:val="00957873"/>
    <w:rsid w:val="00962F90"/>
    <w:rsid w:val="00975877"/>
    <w:rsid w:val="009901D9"/>
    <w:rsid w:val="009976C6"/>
    <w:rsid w:val="009A04E1"/>
    <w:rsid w:val="009B22B9"/>
    <w:rsid w:val="009B3DF5"/>
    <w:rsid w:val="009B5BEF"/>
    <w:rsid w:val="009B7D68"/>
    <w:rsid w:val="009C3B7B"/>
    <w:rsid w:val="009E2FD0"/>
    <w:rsid w:val="009F2C29"/>
    <w:rsid w:val="009F2E78"/>
    <w:rsid w:val="009F346D"/>
    <w:rsid w:val="00A03E73"/>
    <w:rsid w:val="00A05498"/>
    <w:rsid w:val="00A06B4A"/>
    <w:rsid w:val="00A134E1"/>
    <w:rsid w:val="00A220E3"/>
    <w:rsid w:val="00A22C40"/>
    <w:rsid w:val="00A23578"/>
    <w:rsid w:val="00A25E33"/>
    <w:rsid w:val="00A26772"/>
    <w:rsid w:val="00A30F9E"/>
    <w:rsid w:val="00A32A09"/>
    <w:rsid w:val="00A33BD4"/>
    <w:rsid w:val="00A35765"/>
    <w:rsid w:val="00A46803"/>
    <w:rsid w:val="00A47CA0"/>
    <w:rsid w:val="00A50724"/>
    <w:rsid w:val="00A51C7E"/>
    <w:rsid w:val="00A54E08"/>
    <w:rsid w:val="00A60298"/>
    <w:rsid w:val="00A61C9B"/>
    <w:rsid w:val="00A635FF"/>
    <w:rsid w:val="00A86D76"/>
    <w:rsid w:val="00A86F74"/>
    <w:rsid w:val="00AA0B06"/>
    <w:rsid w:val="00AA31B0"/>
    <w:rsid w:val="00AA7963"/>
    <w:rsid w:val="00AC225F"/>
    <w:rsid w:val="00AE3E39"/>
    <w:rsid w:val="00AF4C2D"/>
    <w:rsid w:val="00AF6DA3"/>
    <w:rsid w:val="00AF6FEE"/>
    <w:rsid w:val="00B020AC"/>
    <w:rsid w:val="00B03C76"/>
    <w:rsid w:val="00B03DC3"/>
    <w:rsid w:val="00B04BDE"/>
    <w:rsid w:val="00B105D0"/>
    <w:rsid w:val="00B11676"/>
    <w:rsid w:val="00B13765"/>
    <w:rsid w:val="00B2797D"/>
    <w:rsid w:val="00B32DDC"/>
    <w:rsid w:val="00B47FBF"/>
    <w:rsid w:val="00B55EA5"/>
    <w:rsid w:val="00B67261"/>
    <w:rsid w:val="00B740F2"/>
    <w:rsid w:val="00B7661D"/>
    <w:rsid w:val="00BA2D4B"/>
    <w:rsid w:val="00BA5F18"/>
    <w:rsid w:val="00BA69C0"/>
    <w:rsid w:val="00BA7DB5"/>
    <w:rsid w:val="00BB2478"/>
    <w:rsid w:val="00BB4D1A"/>
    <w:rsid w:val="00BD3F4B"/>
    <w:rsid w:val="00BD4AFA"/>
    <w:rsid w:val="00BD704D"/>
    <w:rsid w:val="00BE666D"/>
    <w:rsid w:val="00BF32F7"/>
    <w:rsid w:val="00C032F7"/>
    <w:rsid w:val="00C05618"/>
    <w:rsid w:val="00C10AE4"/>
    <w:rsid w:val="00C119F5"/>
    <w:rsid w:val="00C11DAE"/>
    <w:rsid w:val="00C161A2"/>
    <w:rsid w:val="00C17155"/>
    <w:rsid w:val="00C242B0"/>
    <w:rsid w:val="00C243A1"/>
    <w:rsid w:val="00C250A5"/>
    <w:rsid w:val="00C2527D"/>
    <w:rsid w:val="00C27ADF"/>
    <w:rsid w:val="00C33771"/>
    <w:rsid w:val="00C40B9F"/>
    <w:rsid w:val="00C533C4"/>
    <w:rsid w:val="00C54EF3"/>
    <w:rsid w:val="00C6171F"/>
    <w:rsid w:val="00C655BC"/>
    <w:rsid w:val="00C65765"/>
    <w:rsid w:val="00C71080"/>
    <w:rsid w:val="00C77BAC"/>
    <w:rsid w:val="00C77F2E"/>
    <w:rsid w:val="00C87077"/>
    <w:rsid w:val="00C94EA2"/>
    <w:rsid w:val="00C951A0"/>
    <w:rsid w:val="00CA31B4"/>
    <w:rsid w:val="00CA3342"/>
    <w:rsid w:val="00CB2E10"/>
    <w:rsid w:val="00CB3399"/>
    <w:rsid w:val="00CB585C"/>
    <w:rsid w:val="00CB65B9"/>
    <w:rsid w:val="00CC2DF8"/>
    <w:rsid w:val="00CC2EB9"/>
    <w:rsid w:val="00CD3E91"/>
    <w:rsid w:val="00CD4429"/>
    <w:rsid w:val="00CD5896"/>
    <w:rsid w:val="00CF0EE7"/>
    <w:rsid w:val="00D01611"/>
    <w:rsid w:val="00D12AE3"/>
    <w:rsid w:val="00D16FAB"/>
    <w:rsid w:val="00D225B0"/>
    <w:rsid w:val="00D5075A"/>
    <w:rsid w:val="00D547E4"/>
    <w:rsid w:val="00D570F1"/>
    <w:rsid w:val="00D679A5"/>
    <w:rsid w:val="00D7078A"/>
    <w:rsid w:val="00D85B23"/>
    <w:rsid w:val="00D90F96"/>
    <w:rsid w:val="00DA0D58"/>
    <w:rsid w:val="00DA50A9"/>
    <w:rsid w:val="00DA6D65"/>
    <w:rsid w:val="00DA6DEE"/>
    <w:rsid w:val="00DA721E"/>
    <w:rsid w:val="00DB12E6"/>
    <w:rsid w:val="00DB2AB6"/>
    <w:rsid w:val="00DB7D41"/>
    <w:rsid w:val="00DE4022"/>
    <w:rsid w:val="00DE62D4"/>
    <w:rsid w:val="00E03ED3"/>
    <w:rsid w:val="00E1460D"/>
    <w:rsid w:val="00E15E27"/>
    <w:rsid w:val="00E33432"/>
    <w:rsid w:val="00E425FB"/>
    <w:rsid w:val="00E44F16"/>
    <w:rsid w:val="00E46589"/>
    <w:rsid w:val="00E60788"/>
    <w:rsid w:val="00E627A1"/>
    <w:rsid w:val="00E648A9"/>
    <w:rsid w:val="00E64FD8"/>
    <w:rsid w:val="00E83015"/>
    <w:rsid w:val="00E93BA6"/>
    <w:rsid w:val="00EA0B50"/>
    <w:rsid w:val="00EC0A50"/>
    <w:rsid w:val="00EC79BF"/>
    <w:rsid w:val="00ED41CB"/>
    <w:rsid w:val="00EF0CAC"/>
    <w:rsid w:val="00EF1E81"/>
    <w:rsid w:val="00EF2773"/>
    <w:rsid w:val="00EF6196"/>
    <w:rsid w:val="00F05A04"/>
    <w:rsid w:val="00F212CD"/>
    <w:rsid w:val="00F25DC8"/>
    <w:rsid w:val="00F37CE0"/>
    <w:rsid w:val="00F41B21"/>
    <w:rsid w:val="00F4521E"/>
    <w:rsid w:val="00F64B6F"/>
    <w:rsid w:val="00F64F29"/>
    <w:rsid w:val="00F677ED"/>
    <w:rsid w:val="00F7289A"/>
    <w:rsid w:val="00F72B7E"/>
    <w:rsid w:val="00F76670"/>
    <w:rsid w:val="00F83532"/>
    <w:rsid w:val="00F9093E"/>
    <w:rsid w:val="00F91D4E"/>
    <w:rsid w:val="00FA4CDB"/>
    <w:rsid w:val="00FB4306"/>
    <w:rsid w:val="00FB462F"/>
    <w:rsid w:val="00FB5CBA"/>
    <w:rsid w:val="00FC407A"/>
    <w:rsid w:val="00FC4D7A"/>
    <w:rsid w:val="00FD1B71"/>
    <w:rsid w:val="00FD780E"/>
    <w:rsid w:val="00FE2E1B"/>
    <w:rsid w:val="00FE65C3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  <w15:docId w15:val="{A41AB1A9-D81B-473A-AFA2-AD2B94ED5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7C6059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C605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BB247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77AD7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5A7DCB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22231-3124-4EAF-85B6-3438AADF2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0</TotalTime>
  <Pages>1</Pages>
  <Words>177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کتایون سادات حیدری</cp:lastModifiedBy>
  <cp:revision>4</cp:revision>
  <cp:lastPrinted>2021-10-12T09:29:00Z</cp:lastPrinted>
  <dcterms:created xsi:type="dcterms:W3CDTF">2022-08-16T04:37:00Z</dcterms:created>
  <dcterms:modified xsi:type="dcterms:W3CDTF">2024-02-03T10:32:00Z</dcterms:modified>
</cp:coreProperties>
</file>